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Pr="009213AA" w:rsidRDefault="00CF6D6A" w:rsidP="00CF6D6A">
      <w:pPr>
        <w:rPr>
          <w:rFonts w:cstheme="minorHAnsi"/>
        </w:rPr>
      </w:pPr>
    </w:p>
    <w:p w14:paraId="2A92CCE2" w14:textId="0ADF8FFB" w:rsidR="00CF6D6A" w:rsidRPr="009213AA" w:rsidRDefault="00CF6D6A" w:rsidP="00CF6D6A">
      <w:pPr>
        <w:pStyle w:val="Tittel"/>
        <w:jc w:val="left"/>
        <w:rPr>
          <w:rFonts w:asciiTheme="minorHAnsi" w:hAnsiTheme="minorHAnsi" w:cstheme="minorHAnsi"/>
        </w:rPr>
      </w:pPr>
      <w:r w:rsidRPr="009213AA">
        <w:rPr>
          <w:rFonts w:asciiTheme="minorHAnsi" w:hAnsiTheme="minorHAnsi" w:cstheme="minorHAnsi"/>
        </w:rPr>
        <w:t>Bilag 2 - Leverandørs løsningsbeskrivelse</w:t>
      </w:r>
    </w:p>
    <w:p w14:paraId="3DA33593" w14:textId="394B1461" w:rsidR="00CF6D6A" w:rsidRPr="009213AA" w:rsidRDefault="00CF6D6A" w:rsidP="00CF6D6A">
      <w:pPr>
        <w:rPr>
          <w:rFonts w:cstheme="minorHAnsi"/>
        </w:rPr>
      </w:pPr>
    </w:p>
    <w:p w14:paraId="430DB911" w14:textId="77777777" w:rsidR="00127628" w:rsidRDefault="00127628" w:rsidP="00127628">
      <w:r>
        <w:t xml:space="preserve">Bilag 2 skal inneholde leverandørens tilbud. Utfylt kravtabell fra bilag 1 kopieres inn i dette dokumentet. Hvis leverandøren ikke finner det hensiktsmessig å legge løsningsbeskrivelsen inn i selve kravtabellen, kan beskrivelsen legges i eget vedlegg. Kommentarkolonnen skal i så fall inneholde referanse til hvor løsningsbeskrivelsen ligger, og det skal komme klart frem i løsningsbeskrivelsen hvilket krav som utdypes. </w:t>
      </w:r>
    </w:p>
    <w:p w14:paraId="648126C1" w14:textId="1A00B07E" w:rsidR="00CF6D6A" w:rsidRPr="009213AA" w:rsidRDefault="00CF6D6A" w:rsidP="00CF6D6A">
      <w:pPr>
        <w:rPr>
          <w:rFonts w:cstheme="minorHAnsi"/>
          <w:bCs/>
        </w:rPr>
      </w:pPr>
    </w:p>
    <w:sectPr w:rsidR="00CF6D6A" w:rsidRPr="009213AA" w:rsidSect="00CF6D6A">
      <w:headerReference w:type="default" r:id="rId8"/>
      <w:footerReference w:type="default" r:id="rId9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4B49" w14:textId="77777777" w:rsidR="004967C9" w:rsidRDefault="004967C9" w:rsidP="004C5CC4">
      <w:pPr>
        <w:pStyle w:val="Kulepunkt-niv2"/>
      </w:pPr>
      <w:r>
        <w:separator/>
      </w:r>
    </w:p>
  </w:endnote>
  <w:endnote w:type="continuationSeparator" w:id="0">
    <w:p w14:paraId="69B54D28" w14:textId="77777777" w:rsidR="004967C9" w:rsidRDefault="004967C9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790AF" w14:textId="77777777" w:rsidR="004967C9" w:rsidRDefault="004967C9" w:rsidP="004C5CC4">
      <w:pPr>
        <w:pStyle w:val="Kulepunkt-niv2"/>
      </w:pPr>
      <w:r>
        <w:separator/>
      </w:r>
    </w:p>
  </w:footnote>
  <w:footnote w:type="continuationSeparator" w:id="0">
    <w:p w14:paraId="39E2B7A7" w14:textId="77777777" w:rsidR="004967C9" w:rsidRDefault="004967C9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C192" w14:textId="11E4421B" w:rsidR="00C50F26" w:rsidRPr="00FD0E69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sz w:val="20"/>
      </w:rPr>
      <w:t xml:space="preserve">Bilag </w:t>
    </w:r>
    <w:r w:rsidR="00CF6D6A">
      <w:rPr>
        <w:sz w:val="20"/>
      </w:rPr>
      <w:t>2</w:t>
    </w:r>
    <w:r w:rsidR="00127628">
      <w:rPr>
        <w:sz w:val="20"/>
      </w:rPr>
      <w:t xml:space="preserve"> – Leverandørens løsningsbeskrivelse                                                                                                                                                                                                    </w:t>
    </w:r>
    <w:r w:rsidR="00127628">
      <w:rPr>
        <w:noProof/>
      </w:rPr>
      <w:drawing>
        <wp:inline distT="0" distB="0" distL="0" distR="0" wp14:anchorId="3719D96D" wp14:editId="4009D48B">
          <wp:extent cx="379435" cy="466603"/>
          <wp:effectExtent l="0" t="0" r="1905" b="0"/>
          <wp:docPr id="609432411" name="Bilde 2" descr="Farsund kommune – lokalhistoriewiki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sund kommune – lokalhistoriewiki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275" cy="506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4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8677973">
    <w:abstractNumId w:val="4"/>
  </w:num>
  <w:num w:numId="2" w16cid:durableId="439253910">
    <w:abstractNumId w:val="3"/>
  </w:num>
  <w:num w:numId="3" w16cid:durableId="1352149927">
    <w:abstractNumId w:val="1"/>
  </w:num>
  <w:num w:numId="4" w16cid:durableId="2136606433">
    <w:abstractNumId w:val="8"/>
  </w:num>
  <w:num w:numId="5" w16cid:durableId="1133989200">
    <w:abstractNumId w:val="7"/>
  </w:num>
  <w:num w:numId="6" w16cid:durableId="1331716262">
    <w:abstractNumId w:val="5"/>
  </w:num>
  <w:num w:numId="7" w16cid:durableId="557010734">
    <w:abstractNumId w:val="0"/>
  </w:num>
  <w:num w:numId="8" w16cid:durableId="1920676518">
    <w:abstractNumId w:val="6"/>
  </w:num>
  <w:num w:numId="9" w16cid:durableId="107774999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47EC9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27628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846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1F42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7C9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38C2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6B6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13AA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2A2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5E6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5FA7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45C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484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8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9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character" w:customStyle="1" w:styleId="ui-provider">
    <w:name w:val="ui-provider"/>
    <w:basedOn w:val="Standardskriftforavsnitt"/>
    <w:rsid w:val="0092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B3E1-1BC7-4F9D-9941-4FE854D2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15</TotalTime>
  <Pages>1</Pages>
  <Words>74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Ida Kristin Foss</cp:lastModifiedBy>
  <cp:revision>7</cp:revision>
  <cp:lastPrinted>2015-08-10T12:33:00Z</cp:lastPrinted>
  <dcterms:created xsi:type="dcterms:W3CDTF">2018-04-18T11:53:00Z</dcterms:created>
  <dcterms:modified xsi:type="dcterms:W3CDTF">2026-05-11T11:05:00Z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